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1FCFE" w14:textId="77777777" w:rsidR="00FF797A" w:rsidRPr="00F74B8B" w:rsidRDefault="00FF797A" w:rsidP="00FF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24637152" w14:textId="77777777" w:rsidR="00FF797A" w:rsidRDefault="00FF797A" w:rsidP="00FF797A"/>
    <w:p w14:paraId="15FF107D" w14:textId="77777777" w:rsidR="00FF797A" w:rsidRDefault="00FF797A" w:rsidP="00FF797A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752839A3" w14:textId="77777777" w:rsidR="00FF797A" w:rsidRPr="00AC42B0" w:rsidRDefault="00FF797A" w:rsidP="00FF797A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3382531" w14:textId="77777777" w:rsidR="00FF797A" w:rsidRDefault="00FF797A" w:rsidP="00FF797A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3BF78FC2" w14:textId="77777777" w:rsidR="00FF797A" w:rsidRPr="00EF3B1C" w:rsidRDefault="00FF797A" w:rsidP="00FF797A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>
        <w:tab/>
      </w:r>
    </w:p>
    <w:p w14:paraId="2352DFD8" w14:textId="77777777" w:rsidR="00FF797A" w:rsidRPr="00EF3B1C" w:rsidRDefault="00FF797A" w:rsidP="00FF797A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3D621731" w14:textId="77777777" w:rsidR="00FF797A" w:rsidRPr="0088662B" w:rsidRDefault="00FF797A" w:rsidP="00FF797A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72095B4" w14:textId="77777777" w:rsidR="00FF797A" w:rsidRDefault="00FF797A" w:rsidP="00FF797A"/>
    <w:p w14:paraId="381C119A" w14:textId="359BF98B" w:rsidR="00FF797A" w:rsidRPr="00D37BAD" w:rsidRDefault="00FF797A" w:rsidP="00FF797A">
      <w:pPr>
        <w:rPr>
          <w:rFonts w:asciiTheme="minorHAnsi" w:hAnsiTheme="minorHAnsi" w:cstheme="minorHAnsi"/>
          <w:color w:val="9BBB59" w:themeColor="accent3"/>
          <w:sz w:val="24"/>
          <w:szCs w:val="24"/>
        </w:rPr>
      </w:pPr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12/2024</w:t>
      </w:r>
      <w:r w:rsidRPr="00AC42B0">
        <w:t xml:space="preserve">, katerega predmet je </w:t>
      </w:r>
      <w:bookmarkStart w:id="0" w:name="_Hlk163205536"/>
      <w:bookmarkStart w:id="1" w:name="_Hlk163204707"/>
      <w:r>
        <w:t>»</w:t>
      </w:r>
      <w:bookmarkStart w:id="2" w:name="_Hlk163203020"/>
      <w:r w:rsidR="00D37BAD" w:rsidRPr="00733E99">
        <w:t>S</w:t>
      </w:r>
      <w:r w:rsidR="00D37BAD" w:rsidRPr="00733E99">
        <w:rPr>
          <w:rFonts w:asciiTheme="minorHAnsi" w:hAnsiTheme="minorHAnsi" w:cstheme="minorHAnsi"/>
          <w:sz w:val="24"/>
          <w:szCs w:val="24"/>
        </w:rPr>
        <w:t>toritve strokovne podpore pri izvedbi poslovnih analiz ter procesov pri razvoju in nadgradnji is e-MA2 ter izvedba uporabniških usposabljanj is e-MA2</w:t>
      </w:r>
      <w:bookmarkEnd w:id="2"/>
      <w:r w:rsidRPr="00733E99">
        <w:t>«</w:t>
      </w:r>
      <w:bookmarkEnd w:id="0"/>
      <w:bookmarkEnd w:id="1"/>
      <w:r w:rsidRPr="00733E99">
        <w:t xml:space="preserve">, </w:t>
      </w:r>
      <w:r w:rsidRPr="00AC42B0">
        <w:t>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27DC1A7D" w14:textId="77777777" w:rsidR="00FF797A" w:rsidRDefault="00FF797A" w:rsidP="00FF797A">
      <w:pPr>
        <w:jc w:val="left"/>
      </w:pPr>
    </w:p>
    <w:p w14:paraId="41F0E335" w14:textId="77777777" w:rsidR="00FF797A" w:rsidRDefault="00FF797A" w:rsidP="00FF797A">
      <w:pPr>
        <w:jc w:val="left"/>
      </w:pPr>
    </w:p>
    <w:p w14:paraId="51495220" w14:textId="77777777" w:rsidR="00FF797A" w:rsidRPr="00C507D1" w:rsidRDefault="00FF797A" w:rsidP="00FF797A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C42B0">
        <w:rPr>
          <w:i/>
          <w:sz w:val="20"/>
          <w:szCs w:val="20"/>
        </w:rPr>
        <w:t xml:space="preserve">/vpiše se </w:t>
      </w:r>
      <w:r>
        <w:rPr>
          <w:i/>
          <w:sz w:val="20"/>
          <w:szCs w:val="20"/>
        </w:rPr>
        <w:t>ime in priimek</w:t>
      </w:r>
      <w:r w:rsidRPr="00AC42B0">
        <w:rPr>
          <w:i/>
          <w:sz w:val="20"/>
          <w:szCs w:val="20"/>
        </w:rPr>
        <w:t>/</w:t>
      </w:r>
    </w:p>
    <w:p w14:paraId="04E088B8" w14:textId="77777777" w:rsidR="00FF797A" w:rsidRPr="00C507D1" w:rsidRDefault="00FF797A" w:rsidP="00FF797A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34E9AE52" w14:textId="77777777" w:rsidR="00FF797A" w:rsidRDefault="00FF797A" w:rsidP="00FF797A"/>
    <w:p w14:paraId="03D15177" w14:textId="77777777" w:rsidR="00FF797A" w:rsidRPr="00DC6210" w:rsidRDefault="00FF797A" w:rsidP="00FF797A"/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BF7C64">
      <w:headerReference w:type="default" r:id="rId8"/>
      <w:headerReference w:type="first" r:id="rId9"/>
      <w:pgSz w:w="11900" w:h="16840" w:code="9"/>
      <w:pgMar w:top="1701" w:right="1701" w:bottom="993" w:left="1701" w:header="426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40C65" w14:textId="77777777" w:rsidR="00E72034" w:rsidRDefault="00E72034">
      <w:r>
        <w:separator/>
      </w:r>
    </w:p>
  </w:endnote>
  <w:endnote w:type="continuationSeparator" w:id="0">
    <w:p w14:paraId="23BF6937" w14:textId="77777777" w:rsidR="00E72034" w:rsidRDefault="00E7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65176" w14:textId="77777777" w:rsidR="00E72034" w:rsidRDefault="00E72034">
      <w:r>
        <w:separator/>
      </w:r>
    </w:p>
  </w:footnote>
  <w:footnote w:type="continuationSeparator" w:id="0">
    <w:p w14:paraId="16CEC7D7" w14:textId="77777777" w:rsidR="00E72034" w:rsidRDefault="00E72034">
      <w:r>
        <w:continuationSeparator/>
      </w:r>
    </w:p>
  </w:footnote>
  <w:footnote w:id="1">
    <w:p w14:paraId="102EF543" w14:textId="77777777" w:rsidR="00FF797A" w:rsidRPr="00FF797A" w:rsidRDefault="00FF797A" w:rsidP="00FF797A">
      <w:pPr>
        <w:pStyle w:val="Sprotnaopomba-besedilo"/>
        <w:rPr>
          <w:rFonts w:asciiTheme="minorHAnsi" w:hAnsiTheme="minorHAnsi" w:cstheme="minorHAnsi"/>
          <w:i/>
        </w:rPr>
      </w:pPr>
      <w:r w:rsidRPr="00FF797A">
        <w:rPr>
          <w:rStyle w:val="Sprotnaopomba-sklic"/>
          <w:rFonts w:asciiTheme="minorHAnsi" w:hAnsiTheme="minorHAnsi" w:cstheme="minorHAnsi"/>
          <w:i/>
        </w:rPr>
        <w:footnoteRef/>
      </w:r>
      <w:r w:rsidRPr="00FF797A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B4457" w14:textId="215F0DFE" w:rsidR="00A51BAA" w:rsidRPr="00986B28" w:rsidRDefault="00BF7C64" w:rsidP="00986B28">
    <w:pPr>
      <w:pStyle w:val="Glava"/>
    </w:pPr>
    <w:r w:rsidRPr="00BF7C64">
      <w:rPr>
        <w:noProof/>
      </w:rPr>
      <w:drawing>
        <wp:inline distT="0" distB="0" distL="0" distR="0" wp14:anchorId="56A89A45" wp14:editId="4D0058E9">
          <wp:extent cx="3667125" cy="1342051"/>
          <wp:effectExtent l="0" t="0" r="0" b="0"/>
          <wp:docPr id="1937232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15458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92007" cy="1351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2552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37095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E4439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33E99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6B28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E7DBB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21D1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26A5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C64"/>
    <w:rsid w:val="00C01A63"/>
    <w:rsid w:val="00C075CA"/>
    <w:rsid w:val="00C12B34"/>
    <w:rsid w:val="00C2014D"/>
    <w:rsid w:val="00C20CAE"/>
    <w:rsid w:val="00C250D5"/>
    <w:rsid w:val="00C26820"/>
    <w:rsid w:val="00C32393"/>
    <w:rsid w:val="00C33AAB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37BAD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026A"/>
    <w:rsid w:val="00E6249A"/>
    <w:rsid w:val="00E7150D"/>
    <w:rsid w:val="00E71AA7"/>
    <w:rsid w:val="00E72034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5D6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564D"/>
    <w:rsid w:val="00EF7E59"/>
    <w:rsid w:val="00F02861"/>
    <w:rsid w:val="00F07735"/>
    <w:rsid w:val="00F203B3"/>
    <w:rsid w:val="00F2102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D37BA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1064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Lara Valjavec</cp:lastModifiedBy>
  <cp:revision>2</cp:revision>
  <cp:lastPrinted>2014-11-11T11:21:00Z</cp:lastPrinted>
  <dcterms:created xsi:type="dcterms:W3CDTF">2024-09-04T10:40:00Z</dcterms:created>
  <dcterms:modified xsi:type="dcterms:W3CDTF">2024-09-04T10:40:00Z</dcterms:modified>
</cp:coreProperties>
</file>